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E2E14" w14:textId="77777777" w:rsidR="005716C3" w:rsidRDefault="005716C3" w:rsidP="005716C3">
      <w:pPr>
        <w:pStyle w:val="NoSpacing"/>
      </w:pPr>
      <w:r>
        <w:rPr>
          <w:u w:val="single"/>
        </w:rPr>
        <w:t>John MARKEWYKE</w:t>
      </w:r>
      <w:r>
        <w:t xml:space="preserve">     (fl.1455-6)</w:t>
      </w:r>
    </w:p>
    <w:p w14:paraId="400A867D" w14:textId="77777777" w:rsidR="005716C3" w:rsidRDefault="005716C3" w:rsidP="005716C3">
      <w:pPr>
        <w:pStyle w:val="NoSpacing"/>
      </w:pPr>
      <w:r>
        <w:t xml:space="preserve">Vicar of </w:t>
      </w:r>
      <w:proofErr w:type="spellStart"/>
      <w:proofErr w:type="gramStart"/>
      <w:r>
        <w:t>St.John</w:t>
      </w:r>
      <w:proofErr w:type="spellEnd"/>
      <w:proofErr w:type="gramEnd"/>
      <w:r>
        <w:t xml:space="preserve"> the Baptist, </w:t>
      </w:r>
      <w:proofErr w:type="spellStart"/>
      <w:r>
        <w:t>Wonersh</w:t>
      </w:r>
      <w:proofErr w:type="spellEnd"/>
      <w:r>
        <w:t>, Surrey.</w:t>
      </w:r>
    </w:p>
    <w:p w14:paraId="6ED63F5A" w14:textId="77777777" w:rsidR="005716C3" w:rsidRDefault="005716C3" w:rsidP="005716C3">
      <w:pPr>
        <w:pStyle w:val="NoSpacing"/>
      </w:pPr>
    </w:p>
    <w:p w14:paraId="2C4946A6" w14:textId="77777777" w:rsidR="005716C3" w:rsidRDefault="005716C3" w:rsidP="005716C3">
      <w:pPr>
        <w:pStyle w:val="NoSpacing"/>
      </w:pPr>
    </w:p>
    <w:p w14:paraId="122817F6" w14:textId="77777777" w:rsidR="005716C3" w:rsidRDefault="005716C3" w:rsidP="005716C3">
      <w:pPr>
        <w:pStyle w:val="NoSpacing"/>
      </w:pPr>
      <w:r>
        <w:tab/>
        <w:t>1455</w:t>
      </w:r>
      <w:r>
        <w:tab/>
        <w:t>He became Vicar.</w:t>
      </w:r>
    </w:p>
    <w:p w14:paraId="272C010D" w14:textId="4A2E10EF" w:rsidR="005716C3" w:rsidRDefault="005716C3" w:rsidP="005716C3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http://www.wonershchurch.org.uk/ourvicars.htm</w:t>
        </w:r>
      </w:hyperlink>
      <w:r>
        <w:t>)</w:t>
      </w:r>
    </w:p>
    <w:p w14:paraId="118B6500" w14:textId="77777777" w:rsidR="00C14EB0" w:rsidRPr="00C14EB0" w:rsidRDefault="00C14EB0" w:rsidP="00C14EB0">
      <w:pPr>
        <w:spacing w:after="0" w:line="240" w:lineRule="auto"/>
        <w:rPr>
          <w:rFonts w:eastAsia="Calibri"/>
          <w:lang w:val="en-US" w:eastAsia="en-US"/>
        </w:rPr>
      </w:pPr>
      <w:r w:rsidRPr="00C14EB0">
        <w:rPr>
          <w:rFonts w:eastAsia="Calibri"/>
          <w:lang w:val="en-US" w:eastAsia="en-US"/>
        </w:rPr>
        <w:tab/>
        <w:t>1455</w:t>
      </w:r>
      <w:r w:rsidRPr="00C14EB0">
        <w:rPr>
          <w:rFonts w:eastAsia="Calibri"/>
          <w:lang w:val="en-US" w:eastAsia="en-US"/>
        </w:rPr>
        <w:tab/>
        <w:t>He resigned.</w:t>
      </w:r>
    </w:p>
    <w:p w14:paraId="644C8C92" w14:textId="2BAE7184" w:rsidR="00C14EB0" w:rsidRDefault="00C14EB0" w:rsidP="00C14EB0">
      <w:pPr>
        <w:pStyle w:val="NoSpacing"/>
      </w:pPr>
      <w:r w:rsidRPr="00C14EB0">
        <w:rPr>
          <w:rFonts w:eastAsia="Calibri"/>
          <w:lang w:val="en-US" w:eastAsia="en-US"/>
        </w:rPr>
        <w:tab/>
      </w:r>
      <w:r w:rsidRPr="00C14EB0">
        <w:rPr>
          <w:rFonts w:eastAsia="Calibri"/>
          <w:lang w:val="en-US" w:eastAsia="en-US"/>
        </w:rPr>
        <w:tab/>
        <w:t>(</w:t>
      </w:r>
      <w:hyperlink r:id="rId7" w:history="1">
        <w:r w:rsidRPr="00C14EB0">
          <w:rPr>
            <w:rFonts w:eastAsia="Calibri"/>
            <w:color w:val="0563C1"/>
            <w:u w:val="single"/>
            <w:lang w:val="en-US" w:eastAsia="en-US"/>
          </w:rPr>
          <w:t>www.wonershchurch.org.uk</w:t>
        </w:r>
      </w:hyperlink>
      <w:r w:rsidRPr="00C14EB0">
        <w:rPr>
          <w:rFonts w:eastAsia="Calibri"/>
          <w:lang w:val="en-US" w:eastAsia="en-US"/>
        </w:rPr>
        <w:t>)</w:t>
      </w:r>
    </w:p>
    <w:p w14:paraId="5E310A8A" w14:textId="77777777" w:rsidR="005716C3" w:rsidRDefault="005716C3" w:rsidP="005716C3">
      <w:pPr>
        <w:pStyle w:val="NoSpacing"/>
      </w:pPr>
    </w:p>
    <w:p w14:paraId="1A6E4087" w14:textId="77777777" w:rsidR="005716C3" w:rsidRDefault="005716C3" w:rsidP="005716C3">
      <w:pPr>
        <w:pStyle w:val="NoSpacing"/>
      </w:pPr>
    </w:p>
    <w:p w14:paraId="12AE4034" w14:textId="09A88C7D" w:rsidR="00E47068" w:rsidRDefault="005716C3" w:rsidP="005716C3">
      <w:pPr>
        <w:pStyle w:val="NoSpacing"/>
      </w:pPr>
      <w:r>
        <w:t>26 August 2013</w:t>
      </w:r>
    </w:p>
    <w:p w14:paraId="22225F7E" w14:textId="1D5C70B3" w:rsidR="00C14EB0" w:rsidRPr="00C009D8" w:rsidRDefault="00C14EB0" w:rsidP="005716C3">
      <w:pPr>
        <w:pStyle w:val="NoSpacing"/>
      </w:pPr>
      <w:r>
        <w:t>28 November 2020</w:t>
      </w:r>
    </w:p>
    <w:sectPr w:rsidR="00C14EB0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2600E" w14:textId="77777777" w:rsidR="005716C3" w:rsidRDefault="005716C3" w:rsidP="00920DE3">
      <w:pPr>
        <w:spacing w:after="0" w:line="240" w:lineRule="auto"/>
      </w:pPr>
      <w:r>
        <w:separator/>
      </w:r>
    </w:p>
  </w:endnote>
  <w:endnote w:type="continuationSeparator" w:id="0">
    <w:p w14:paraId="6488732B" w14:textId="77777777" w:rsidR="005716C3" w:rsidRDefault="005716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04B61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646B4" w14:textId="77777777" w:rsidR="00C009D8" w:rsidRPr="00C009D8" w:rsidRDefault="00C009D8">
    <w:pPr>
      <w:pStyle w:val="Footer"/>
    </w:pPr>
    <w:r>
      <w:t>Copyright I.S.Rogers 9 August 2013</w:t>
    </w:r>
  </w:p>
  <w:p w14:paraId="03632A1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757E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1D778" w14:textId="77777777" w:rsidR="005716C3" w:rsidRDefault="005716C3" w:rsidP="00920DE3">
      <w:pPr>
        <w:spacing w:after="0" w:line="240" w:lineRule="auto"/>
      </w:pPr>
      <w:r>
        <w:separator/>
      </w:r>
    </w:p>
  </w:footnote>
  <w:footnote w:type="continuationSeparator" w:id="0">
    <w:p w14:paraId="65E4FC0C" w14:textId="77777777" w:rsidR="005716C3" w:rsidRDefault="005716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183D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F127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282F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6C3"/>
    <w:rsid w:val="00015AFF"/>
    <w:rsid w:val="00120749"/>
    <w:rsid w:val="005716C3"/>
    <w:rsid w:val="00624CAE"/>
    <w:rsid w:val="00920DE3"/>
    <w:rsid w:val="00C009D8"/>
    <w:rsid w:val="00C14EB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F5AA6"/>
  <w15:docId w15:val="{6EAFFA54-6A13-40C2-B575-A77D6C44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716C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wonershchurch.org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onershchurch.org.uk/ourvicars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2014-02-25T20:48:00Z</dcterms:created>
  <dcterms:modified xsi:type="dcterms:W3CDTF">2020-11-28T11:37:00Z</dcterms:modified>
</cp:coreProperties>
</file>